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0C675" w14:textId="77777777" w:rsidR="00D31AB7" w:rsidRDefault="00D31AB7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BOURCHIER</w:t>
      </w:r>
      <w:r>
        <w:rPr>
          <w:rFonts w:cs="Times New Roman"/>
          <w:szCs w:val="24"/>
        </w:rPr>
        <w:t xml:space="preserve">       (d.1480)</w:t>
      </w:r>
    </w:p>
    <w:p w14:paraId="791A4181" w14:textId="77777777" w:rsidR="00D31AB7" w:rsidRDefault="00D31AB7" w:rsidP="00D31AB7">
      <w:pPr>
        <w:pStyle w:val="NoSpacing"/>
        <w:rPr>
          <w:rFonts w:cs="Times New Roman"/>
          <w:szCs w:val="24"/>
        </w:rPr>
      </w:pPr>
    </w:p>
    <w:p w14:paraId="7F4FEB3E" w14:textId="77777777" w:rsidR="00D31AB7" w:rsidRDefault="00D31AB7" w:rsidP="00D31AB7">
      <w:pPr>
        <w:pStyle w:val="NoSpacing"/>
        <w:rPr>
          <w:rFonts w:cs="Times New Roman"/>
          <w:szCs w:val="24"/>
        </w:rPr>
      </w:pPr>
    </w:p>
    <w:p w14:paraId="3800B39E" w14:textId="77777777" w:rsidR="00D31AB7" w:rsidRDefault="00D31AB7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Sir Henry Bourchier(q.v.).</w:t>
      </w:r>
    </w:p>
    <w:p w14:paraId="0DF78540" w14:textId="77777777" w:rsidR="00D31AB7" w:rsidRDefault="00D31AB7" w:rsidP="00D31AB7">
      <w:pPr>
        <w:pStyle w:val="NoSpacing"/>
      </w:pPr>
      <w:r>
        <w:t>(UK and Ireland, Find A Grave Index, 1300’s – current)</w:t>
      </w:r>
    </w:p>
    <w:p w14:paraId="6BBF9B59" w14:textId="77777777" w:rsidR="00D31AB7" w:rsidRDefault="00D31AB7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Anne Woodville(d.1489).    (ibid.)</w:t>
      </w:r>
    </w:p>
    <w:p w14:paraId="30B7A0E4" w14:textId="77777777" w:rsidR="00D31AB7" w:rsidRDefault="00D31AB7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Cecily, Henry, Isabel, Ann, Richard.   (ibid.)</w:t>
      </w:r>
    </w:p>
    <w:p w14:paraId="2DEB816D" w14:textId="77777777" w:rsidR="0088127E" w:rsidRDefault="0088127E" w:rsidP="00D31AB7">
      <w:pPr>
        <w:pStyle w:val="NoSpacing"/>
        <w:rPr>
          <w:rFonts w:cs="Times New Roman"/>
          <w:szCs w:val="24"/>
        </w:rPr>
      </w:pPr>
    </w:p>
    <w:p w14:paraId="752492DD" w14:textId="77777777" w:rsidR="0088127E" w:rsidRDefault="0088127E" w:rsidP="00D31AB7">
      <w:pPr>
        <w:pStyle w:val="NoSpacing"/>
        <w:rPr>
          <w:rFonts w:cs="Times New Roman"/>
          <w:szCs w:val="24"/>
        </w:rPr>
      </w:pPr>
    </w:p>
    <w:p w14:paraId="3B566F43" w14:textId="12996068" w:rsidR="0088127E" w:rsidRDefault="0088127E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Jul.</w:t>
      </w: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Essex.   (C.P.R. 1476-85 p.559)</w:t>
      </w:r>
    </w:p>
    <w:p w14:paraId="212E703B" w14:textId="4B765C8A" w:rsidR="0088127E" w:rsidRDefault="0088127E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Nov.1478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Essex.   </w:t>
      </w:r>
      <w:r>
        <w:rPr>
          <w:rFonts w:cs="Times New Roman"/>
          <w:szCs w:val="24"/>
        </w:rPr>
        <w:t>(ibid.)</w:t>
      </w:r>
    </w:p>
    <w:p w14:paraId="01C87EFB" w14:textId="77777777" w:rsidR="0088127E" w:rsidRDefault="0088127E" w:rsidP="008812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Feb.1479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on a commission of the peace for Essex.   (ibid.)</w:t>
      </w:r>
    </w:p>
    <w:p w14:paraId="40317A6B" w14:textId="77777777" w:rsidR="0088127E" w:rsidRDefault="0088127E" w:rsidP="008812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Feb.1480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Essex.   (ibid.)</w:t>
      </w:r>
    </w:p>
    <w:p w14:paraId="6447A32A" w14:textId="77777777" w:rsidR="0088127E" w:rsidRDefault="0088127E" w:rsidP="008812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He was on a commission of </w:t>
      </w:r>
      <w:proofErr w:type="gramStart"/>
      <w:r>
        <w:rPr>
          <w:rFonts w:cs="Times New Roman"/>
          <w:szCs w:val="24"/>
        </w:rPr>
        <w:t>the peace</w:t>
      </w:r>
      <w:proofErr w:type="gramEnd"/>
      <w:r>
        <w:rPr>
          <w:rFonts w:cs="Times New Roman"/>
          <w:szCs w:val="24"/>
        </w:rPr>
        <w:t xml:space="preserve"> for Essex.   (ibid.)</w:t>
      </w:r>
    </w:p>
    <w:p w14:paraId="74E7D822" w14:textId="77777777" w:rsidR="0088127E" w:rsidRDefault="0088127E" w:rsidP="008812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Feb.1483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on a commission of the peace for Essex.   (ibid.)</w:t>
      </w:r>
    </w:p>
    <w:p w14:paraId="37809AE7" w14:textId="7D5B7F78" w:rsidR="0088127E" w:rsidRDefault="0088127E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0FA4128A" w14:textId="77777777" w:rsidR="00D31AB7" w:rsidRDefault="00D31AB7" w:rsidP="00D31AB7">
      <w:pPr>
        <w:pStyle w:val="NoSpacing"/>
        <w:rPr>
          <w:rFonts w:cs="Times New Roman"/>
          <w:szCs w:val="24"/>
        </w:rPr>
      </w:pPr>
    </w:p>
    <w:p w14:paraId="2467E518" w14:textId="77777777" w:rsidR="00D31AB7" w:rsidRDefault="00D31AB7" w:rsidP="00D31AB7">
      <w:pPr>
        <w:pStyle w:val="NoSpacing"/>
        <w:rPr>
          <w:rFonts w:cs="Times New Roman"/>
          <w:szCs w:val="24"/>
        </w:rPr>
      </w:pPr>
    </w:p>
    <w:p w14:paraId="40CC7C98" w14:textId="77777777" w:rsidR="00D31AB7" w:rsidRDefault="00D31AB7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02515E98" w14:textId="72386142" w:rsidR="0088127E" w:rsidRDefault="0088127E" w:rsidP="00D31A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26 March 2025</w:t>
      </w:r>
      <w:r>
        <w:rPr>
          <w:rFonts w:cs="Times New Roman"/>
          <w:szCs w:val="24"/>
        </w:rPr>
        <w:fldChar w:fldCharType="end"/>
      </w:r>
    </w:p>
    <w:p w14:paraId="20E497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71F6F" w14:textId="77777777" w:rsidR="00D31AB7" w:rsidRDefault="00D31AB7" w:rsidP="009139A6">
      <w:r>
        <w:separator/>
      </w:r>
    </w:p>
  </w:endnote>
  <w:endnote w:type="continuationSeparator" w:id="0">
    <w:p w14:paraId="7987A126" w14:textId="77777777" w:rsidR="00D31AB7" w:rsidRDefault="00D31A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6C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75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BF7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FAD90" w14:textId="77777777" w:rsidR="00D31AB7" w:rsidRDefault="00D31AB7" w:rsidP="009139A6">
      <w:r>
        <w:separator/>
      </w:r>
    </w:p>
  </w:footnote>
  <w:footnote w:type="continuationSeparator" w:id="0">
    <w:p w14:paraId="2F8D441A" w14:textId="77777777" w:rsidR="00D31AB7" w:rsidRDefault="00D31A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57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64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F1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AB7"/>
    <w:rsid w:val="000666E0"/>
    <w:rsid w:val="002510B7"/>
    <w:rsid w:val="00270799"/>
    <w:rsid w:val="005C130B"/>
    <w:rsid w:val="006B20BC"/>
    <w:rsid w:val="00826F5C"/>
    <w:rsid w:val="0088127E"/>
    <w:rsid w:val="009030A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1AB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32B1B"/>
  <w15:chartTrackingRefBased/>
  <w15:docId w15:val="{1C0F8F9E-CFCC-4F56-966D-E94FE83C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2024-06-13T18:14:00Z</dcterms:created>
  <dcterms:modified xsi:type="dcterms:W3CDTF">2025-03-26T21:45:00Z</dcterms:modified>
</cp:coreProperties>
</file>